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FA69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1A715A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1F641AA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0F42181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A2CB3F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B42A6B">
        <w:rPr>
          <w:rFonts w:ascii="Times New Roman" w:hAnsi="Times New Roman"/>
          <w:smallCaps/>
          <w:noProof/>
          <w:sz w:val="20"/>
        </w:rPr>
        <w:t>14 December, 2015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15C262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472F656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510639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79136F67" w14:textId="77777777" w:rsidR="0058362B" w:rsidRDefault="0058362B" w:rsidP="0058362B">
      <w:pPr>
        <w:rPr>
          <w:rFonts w:ascii="Times New Roman" w:hAnsi="Times New Roman"/>
        </w:rPr>
      </w:pPr>
      <w:r>
        <w:rPr>
          <w:rFonts w:ascii="Times New Roman" w:hAnsi="Times New Roman"/>
        </w:rPr>
        <w:t>U.S. Citizenship &amp; Immigration Services</w:t>
      </w:r>
    </w:p>
    <w:p w14:paraId="79A5CC35" w14:textId="77777777" w:rsidR="0058362B" w:rsidRDefault="0058362B" w:rsidP="0058362B">
      <w:pPr>
        <w:rPr>
          <w:rFonts w:ascii="Times New Roman" w:hAnsi="Times New Roman"/>
        </w:rPr>
      </w:pPr>
      <w:r>
        <w:rPr>
          <w:rFonts w:ascii="Times New Roman" w:hAnsi="Times New Roman"/>
        </w:rPr>
        <w:t>P.O. Box 21251</w:t>
      </w:r>
    </w:p>
    <w:p w14:paraId="68980EF4" w14:textId="77777777" w:rsidR="0058362B" w:rsidRDefault="0058362B" w:rsidP="0058362B">
      <w:pPr>
        <w:rPr>
          <w:rFonts w:ascii="Times New Roman" w:hAnsi="Times New Roman"/>
        </w:rPr>
      </w:pPr>
      <w:r>
        <w:rPr>
          <w:rFonts w:ascii="Times New Roman" w:hAnsi="Times New Roman"/>
        </w:rPr>
        <w:t>Phoenix, AZ  85036</w:t>
      </w:r>
    </w:p>
    <w:p w14:paraId="2C8290AA" w14:textId="77777777" w:rsidR="0058362B" w:rsidRDefault="0058362B" w:rsidP="0058362B">
      <w:pPr>
        <w:rPr>
          <w:rFonts w:ascii="Times New Roman" w:hAnsi="Times New Roman"/>
        </w:rPr>
      </w:pPr>
    </w:p>
    <w:p w14:paraId="27F4A46C" w14:textId="660A33E2" w:rsidR="0058362B" w:rsidRDefault="0058362B" w:rsidP="005836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Re:</w:t>
      </w:r>
      <w:r>
        <w:rPr>
          <w:rFonts w:ascii="Times New Roman" w:hAnsi="Times New Roman"/>
          <w:b/>
        </w:rPr>
        <w:tab/>
        <w:t>Alien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  <w:b/>
        </w:rPr>
        <w:tab/>
        <w:t>Mahendra PRASAD</w:t>
      </w:r>
      <w:r>
        <w:rPr>
          <w:rFonts w:ascii="Times New Roman" w:hAnsi="Times New Roman"/>
          <w:b/>
        </w:rPr>
        <w:tab/>
      </w:r>
    </w:p>
    <w:p w14:paraId="6F5494D4" w14:textId="051D4008" w:rsidR="0058362B" w:rsidRDefault="0058362B" w:rsidP="0058362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A-Number</w:t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  <w:b/>
        </w:rPr>
        <w:tab/>
        <w:t>A-040-153-650</w:t>
      </w:r>
    </w:p>
    <w:p w14:paraId="1ADE81CD" w14:textId="77777777" w:rsidR="0058362B" w:rsidRDefault="0058362B" w:rsidP="0058362B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Form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  <w:b/>
        </w:rPr>
        <w:tab/>
        <w:t>N-400, Application for Naturalization</w:t>
      </w:r>
    </w:p>
    <w:p w14:paraId="652667D1" w14:textId="77777777" w:rsidR="0058362B" w:rsidRDefault="0058362B" w:rsidP="0058362B">
      <w:pPr>
        <w:rPr>
          <w:rFonts w:ascii="Times New Roman" w:hAnsi="Times New Roman"/>
        </w:rPr>
      </w:pPr>
    </w:p>
    <w:p w14:paraId="0D69AEAC" w14:textId="77777777" w:rsidR="0058362B" w:rsidRDefault="0058362B" w:rsidP="0058362B">
      <w:pPr>
        <w:rPr>
          <w:rFonts w:ascii="Times New Roman" w:hAnsi="Times New Roman"/>
        </w:rPr>
      </w:pPr>
      <w:r>
        <w:rPr>
          <w:rFonts w:ascii="Times New Roman" w:hAnsi="Times New Roman"/>
        </w:rPr>
        <w:t>Dear Reviewing Officer:</w:t>
      </w:r>
    </w:p>
    <w:p w14:paraId="2A5EA59F" w14:textId="77777777" w:rsidR="0058362B" w:rsidRDefault="0058362B" w:rsidP="0058362B">
      <w:pPr>
        <w:rPr>
          <w:rFonts w:ascii="Times New Roman" w:hAnsi="Times New Roman"/>
        </w:rPr>
      </w:pPr>
    </w:p>
    <w:p w14:paraId="0C0493E4" w14:textId="5E1E3145" w:rsidR="0058362B" w:rsidRDefault="0058362B" w:rsidP="0058362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Our office represents Mr. Mahendra Prasad with regard to his application for naturalization.  Enclosed please find the following for your review and consideration of his application:</w:t>
      </w:r>
    </w:p>
    <w:p w14:paraId="26AA3E1D" w14:textId="77777777" w:rsidR="0058362B" w:rsidRDefault="0058362B" w:rsidP="0058362B">
      <w:pPr>
        <w:jc w:val="both"/>
        <w:rPr>
          <w:rFonts w:ascii="Times New Roman" w:hAnsi="Times New Roman"/>
        </w:rPr>
      </w:pPr>
    </w:p>
    <w:p w14:paraId="6C1D9F6C" w14:textId="77777777" w:rsidR="0058362B" w:rsidRDefault="0058362B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G-28, Notice of Entry of Appearance as Attorney</w:t>
      </w:r>
    </w:p>
    <w:p w14:paraId="4779D79D" w14:textId="77777777" w:rsidR="0058362B" w:rsidRDefault="0058362B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N-400, Application for Naturalization</w:t>
      </w:r>
    </w:p>
    <w:p w14:paraId="285172BC" w14:textId="77777777" w:rsidR="0058362B" w:rsidRDefault="0058362B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Birth Certificate</w:t>
      </w:r>
    </w:p>
    <w:p w14:paraId="57AB61D3" w14:textId="2970B014" w:rsidR="0058362B" w:rsidRDefault="0058362B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Passport(s) – </w:t>
      </w:r>
      <w:r w:rsidR="00312837">
        <w:rPr>
          <w:rFonts w:ascii="Times New Roman" w:hAnsi="Times New Roman"/>
        </w:rPr>
        <w:t>Expired</w:t>
      </w:r>
    </w:p>
    <w:p w14:paraId="64D4B916" w14:textId="77777777" w:rsidR="0058362B" w:rsidRDefault="0058362B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Permanent Resident Card &amp; Social Security Card</w:t>
      </w:r>
    </w:p>
    <w:p w14:paraId="1FCEE140" w14:textId="4E2076E6" w:rsidR="002540C3" w:rsidRDefault="002540C3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Marriage Certificate – Mahendra &amp; Ashika Prasad</w:t>
      </w:r>
    </w:p>
    <w:p w14:paraId="6A5F0824" w14:textId="3BCC8784" w:rsidR="00DE5C23" w:rsidRDefault="00DE5C23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Birth Certificate – Rohnil Prasad</w:t>
      </w:r>
    </w:p>
    <w:p w14:paraId="54AD3E0D" w14:textId="14F24B61" w:rsidR="00DE5C23" w:rsidRDefault="00DE5C23" w:rsidP="00DE5C2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Birth Certificate – Rozleen Ranjeta Prasad</w:t>
      </w:r>
    </w:p>
    <w:p w14:paraId="15326A3E" w14:textId="49B5F473" w:rsidR="00DE5C23" w:rsidRDefault="00DE5C23" w:rsidP="00DE5C2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Birth Certificate – Moreen Ayesha Prasad</w:t>
      </w:r>
    </w:p>
    <w:p w14:paraId="6FEF917C" w14:textId="2FE574E7" w:rsidR="00DE5C23" w:rsidRPr="00DE5C23" w:rsidRDefault="00DE5C23" w:rsidP="00DE5C2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Birth Certificate – Pranil Pritesh Prasad</w:t>
      </w:r>
    </w:p>
    <w:p w14:paraId="4E7E4054" w14:textId="5C76AA22" w:rsidR="002540C3" w:rsidRPr="00133FE7" w:rsidRDefault="002540C3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Letters of Recommendation</w:t>
      </w:r>
    </w:p>
    <w:p w14:paraId="4FCD6E3D" w14:textId="77777777" w:rsidR="0058362B" w:rsidRDefault="0058362B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Two (2) passport photos</w:t>
      </w:r>
    </w:p>
    <w:p w14:paraId="170AED8F" w14:textId="373C78EB" w:rsidR="0058362B" w:rsidRDefault="007B476F" w:rsidP="0058362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Money Order No._____</w:t>
      </w:r>
      <w:r w:rsidR="0058362B">
        <w:rPr>
          <w:rFonts w:ascii="Times New Roman" w:hAnsi="Times New Roman"/>
        </w:rPr>
        <w:t>in the amount of $680, which represents the filing fee in this matter</w:t>
      </w:r>
    </w:p>
    <w:p w14:paraId="194840CC" w14:textId="77777777" w:rsidR="0058362B" w:rsidRDefault="0058362B" w:rsidP="0058362B">
      <w:pPr>
        <w:jc w:val="both"/>
        <w:rPr>
          <w:rFonts w:ascii="Times New Roman" w:hAnsi="Times New Roman"/>
        </w:rPr>
      </w:pPr>
    </w:p>
    <w:p w14:paraId="03EA8E48" w14:textId="77777777" w:rsidR="0058362B" w:rsidRPr="00341EEB" w:rsidRDefault="0058362B" w:rsidP="0058362B">
      <w:pPr>
        <w:jc w:val="both"/>
        <w:rPr>
          <w:rFonts w:ascii="Times New Roman" w:hAnsi="Times New Roman"/>
          <w:szCs w:val="24"/>
        </w:rPr>
      </w:pPr>
      <w:r w:rsidRPr="00341EEB">
        <w:rPr>
          <w:rFonts w:ascii="Times New Roman" w:hAnsi="Times New Roman"/>
          <w:szCs w:val="24"/>
        </w:rPr>
        <w:t xml:space="preserve">Copies of documents submitted are exact photocopies </w:t>
      </w:r>
      <w:r>
        <w:rPr>
          <w:rFonts w:ascii="Times New Roman" w:hAnsi="Times New Roman"/>
          <w:szCs w:val="24"/>
        </w:rPr>
        <w:t xml:space="preserve">of unaltered original documents.  We </w:t>
      </w:r>
      <w:r w:rsidRPr="00341EEB">
        <w:rPr>
          <w:rFonts w:ascii="Times New Roman" w:hAnsi="Times New Roman"/>
          <w:szCs w:val="24"/>
        </w:rPr>
        <w:t>understand that we may be required to submit original documents to an Immigration or Consular Office at a later date.</w:t>
      </w:r>
    </w:p>
    <w:p w14:paraId="58610E29" w14:textId="77777777" w:rsidR="0058362B" w:rsidRPr="00341EEB" w:rsidRDefault="0058362B" w:rsidP="0058362B">
      <w:pPr>
        <w:jc w:val="both"/>
        <w:rPr>
          <w:rFonts w:ascii="Times New Roman" w:hAnsi="Times New Roman"/>
          <w:szCs w:val="24"/>
        </w:rPr>
      </w:pPr>
    </w:p>
    <w:p w14:paraId="1E6928F7" w14:textId="77777777" w:rsidR="0058362B" w:rsidRDefault="0058362B" w:rsidP="0058362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 or need additional information, please do not hesitate to contact me.</w:t>
      </w:r>
    </w:p>
    <w:p w14:paraId="43555F0D" w14:textId="77777777" w:rsidR="0058362B" w:rsidRDefault="0058362B" w:rsidP="0058362B">
      <w:pPr>
        <w:jc w:val="both"/>
        <w:rPr>
          <w:rFonts w:ascii="Times New Roman" w:hAnsi="Times New Roman"/>
          <w:szCs w:val="24"/>
        </w:rPr>
      </w:pPr>
    </w:p>
    <w:p w14:paraId="3D2C4EF6" w14:textId="77777777" w:rsidR="0058362B" w:rsidRDefault="0058362B" w:rsidP="0058362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consideration.</w:t>
      </w:r>
    </w:p>
    <w:p w14:paraId="67DE1A04" w14:textId="77777777" w:rsidR="0058362B" w:rsidRPr="00645F1F" w:rsidRDefault="0058362B" w:rsidP="0058362B">
      <w:pPr>
        <w:jc w:val="both"/>
        <w:rPr>
          <w:rFonts w:ascii="Times New Roman" w:hAnsi="Times New Roman"/>
          <w:szCs w:val="24"/>
        </w:rPr>
      </w:pPr>
    </w:p>
    <w:p w14:paraId="4E9905CF" w14:textId="77777777" w:rsidR="0058362B" w:rsidRDefault="0058362B" w:rsidP="0058362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Sincerely,</w:t>
      </w:r>
    </w:p>
    <w:p w14:paraId="5F80C7CA" w14:textId="77777777" w:rsidR="0058362B" w:rsidRDefault="0058362B" w:rsidP="0058362B">
      <w:pPr>
        <w:jc w:val="both"/>
        <w:rPr>
          <w:rFonts w:ascii="Times New Roman" w:hAnsi="Times New Roman"/>
        </w:rPr>
      </w:pPr>
    </w:p>
    <w:p w14:paraId="6A7D784E" w14:textId="77777777" w:rsidR="0058362B" w:rsidRDefault="0058362B" w:rsidP="0058362B">
      <w:pPr>
        <w:jc w:val="both"/>
        <w:rPr>
          <w:rFonts w:ascii="Times New Roman" w:hAnsi="Times New Roman"/>
        </w:rPr>
      </w:pPr>
    </w:p>
    <w:p w14:paraId="6A7D4610" w14:textId="11BE556D" w:rsidR="0058362B" w:rsidRDefault="00B42A6B" w:rsidP="0058362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  <w:bookmarkStart w:id="0" w:name="_GoBack"/>
      <w:bookmarkEnd w:id="0"/>
    </w:p>
    <w:p w14:paraId="62F5CC12" w14:textId="77777777" w:rsidR="0058362B" w:rsidRDefault="0058362B" w:rsidP="0058362B">
      <w:pPr>
        <w:jc w:val="both"/>
        <w:rPr>
          <w:rFonts w:ascii="Times New Roman" w:hAnsi="Times New Roman"/>
        </w:rPr>
      </w:pPr>
    </w:p>
    <w:p w14:paraId="0AA2BCD6" w14:textId="22FF3A8F" w:rsidR="0058362B" w:rsidRDefault="0058362B" w:rsidP="0058362B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cc:</w:t>
      </w:r>
      <w:r>
        <w:rPr>
          <w:rFonts w:ascii="Times New Roman" w:hAnsi="Times New Roman"/>
          <w:sz w:val="20"/>
        </w:rPr>
        <w:tab/>
        <w:t>Mr. Mahendra Prasad</w:t>
      </w:r>
    </w:p>
    <w:p w14:paraId="20331F9B" w14:textId="77777777" w:rsidR="0058362B" w:rsidRPr="00863955" w:rsidRDefault="0058362B" w:rsidP="0058362B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Enclosures</w:t>
      </w:r>
    </w:p>
    <w:p w14:paraId="64504A2F" w14:textId="77777777" w:rsidR="0058362B" w:rsidRPr="00F90576" w:rsidRDefault="0058362B" w:rsidP="0058362B">
      <w:pPr>
        <w:rPr>
          <w:rFonts w:ascii="Times New Roman" w:hAnsi="Times New Roman"/>
          <w:szCs w:val="24"/>
        </w:rPr>
      </w:pPr>
    </w:p>
    <w:p w14:paraId="009FEF41" w14:textId="600A8E10" w:rsidR="00756DE1" w:rsidRPr="00F90576" w:rsidRDefault="00756DE1" w:rsidP="00756DE1">
      <w:pPr>
        <w:rPr>
          <w:rFonts w:ascii="Times New Roman" w:hAnsi="Times New Roman"/>
          <w:szCs w:val="24"/>
        </w:rPr>
      </w:pPr>
    </w:p>
    <w:sectPr w:rsidR="00756DE1" w:rsidRPr="00F90576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525C4" w14:textId="77777777" w:rsidR="00656F53" w:rsidRDefault="00656F53">
      <w:r>
        <w:separator/>
      </w:r>
    </w:p>
  </w:endnote>
  <w:endnote w:type="continuationSeparator" w:id="0">
    <w:p w14:paraId="62CB5BFF" w14:textId="77777777" w:rsidR="00656F53" w:rsidRDefault="0065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EE214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</w:p>
  <w:p w14:paraId="22B40145" w14:textId="77777777" w:rsidR="00F90576" w:rsidRDefault="00F90576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Chase Bank Building   7900 SE 28</w:t>
    </w:r>
    <w:r w:rsidRPr="007D69A1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</w:t>
    </w:r>
  </w:p>
  <w:p w14:paraId="6EA16C0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14:paraId="41BA896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14:paraId="2C36499A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39B26539" w14:textId="77777777" w:rsidR="00F90576" w:rsidRDefault="00F90576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0BE2121A" w14:textId="1D60E069" w:rsidR="00F90576" w:rsidRDefault="0058362B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2F66E5" wp14:editId="29CFA104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B1BF6" w14:textId="77777777" w:rsidR="00F90576" w:rsidRDefault="00F90576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B42A6B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2DBC6BC2" w14:textId="77777777" w:rsidR="00F90576" w:rsidRDefault="00F90576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retaining letter fraud.docx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07EBE95" w14:textId="77777777" w:rsidR="00F90576" w:rsidRDefault="00F90576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8B1BF6" w14:textId="77777777" w:rsidR="00F90576" w:rsidRDefault="00F90576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312837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2DBC6BC2" w14:textId="77777777" w:rsidR="00F90576" w:rsidRDefault="00F90576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retaining letter fraud.docx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07EBE95" w14:textId="77777777" w:rsidR="00F90576" w:rsidRDefault="00F90576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F90576">
      <w:rPr>
        <w:rFonts w:ascii="Garamond" w:hAnsi="Garamond"/>
        <w:b/>
        <w:smallCaps/>
        <w:sz w:val="14"/>
      </w:rPr>
      <w:t>Member: American Immigration Lawyers Association</w:t>
    </w:r>
  </w:p>
  <w:p w14:paraId="7ADD337A" w14:textId="77777777" w:rsidR="00F90576" w:rsidRDefault="00F9057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ABB91" w14:textId="77777777" w:rsidR="00656F53" w:rsidRDefault="00656F53">
      <w:r>
        <w:separator/>
      </w:r>
    </w:p>
  </w:footnote>
  <w:footnote w:type="continuationSeparator" w:id="0">
    <w:p w14:paraId="35CA3295" w14:textId="77777777" w:rsidR="00656F53" w:rsidRDefault="0065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8279E2"/>
    <w:multiLevelType w:val="hybridMultilevel"/>
    <w:tmpl w:val="70C2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A229B"/>
    <w:rsid w:val="000E3686"/>
    <w:rsid w:val="00177998"/>
    <w:rsid w:val="001A784D"/>
    <w:rsid w:val="001C1F65"/>
    <w:rsid w:val="002540C3"/>
    <w:rsid w:val="00312837"/>
    <w:rsid w:val="00344812"/>
    <w:rsid w:val="003743B6"/>
    <w:rsid w:val="00403CFA"/>
    <w:rsid w:val="0052414F"/>
    <w:rsid w:val="00554788"/>
    <w:rsid w:val="0058362B"/>
    <w:rsid w:val="005B2CE4"/>
    <w:rsid w:val="00656F53"/>
    <w:rsid w:val="006A6C50"/>
    <w:rsid w:val="006D289A"/>
    <w:rsid w:val="00756DE1"/>
    <w:rsid w:val="007B476F"/>
    <w:rsid w:val="007C05A7"/>
    <w:rsid w:val="007D69A1"/>
    <w:rsid w:val="008957EE"/>
    <w:rsid w:val="0095749E"/>
    <w:rsid w:val="009B1544"/>
    <w:rsid w:val="00A87614"/>
    <w:rsid w:val="00B42A6B"/>
    <w:rsid w:val="00BC4979"/>
    <w:rsid w:val="00C604D3"/>
    <w:rsid w:val="00DE5C23"/>
    <w:rsid w:val="00E553BA"/>
    <w:rsid w:val="00E73970"/>
    <w:rsid w:val="00F2602A"/>
    <w:rsid w:val="00F60784"/>
    <w:rsid w:val="00F86059"/>
    <w:rsid w:val="00F90576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FB0C5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5836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C:\Users\william\AppData\Roaming\Microsoft\Templates\LawOfficeMercerIsland.dotx</Template>
  <TotalTime>20</TotalTime>
  <Pages>2</Pages>
  <Words>209</Words>
  <Characters>1194</Characters>
  <Application>Microsoft Macintosh Word</Application>
  <DocSecurity>0</DocSecurity>
  <Lines>9</Lines>
  <Paragraphs>2</Paragraphs>
  <ScaleCrop>false</ScaleCrop>
  <Company>Le Homme Sans Peur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Christine Phillips</cp:lastModifiedBy>
  <cp:revision>7</cp:revision>
  <cp:lastPrinted>2010-09-04T03:20:00Z</cp:lastPrinted>
  <dcterms:created xsi:type="dcterms:W3CDTF">2013-02-13T18:32:00Z</dcterms:created>
  <dcterms:modified xsi:type="dcterms:W3CDTF">2015-12-14T21:58:00Z</dcterms:modified>
</cp:coreProperties>
</file>